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KITA Wassenberg - Elektroinstallationsarbeiten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01-2026/18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Kita Wassenberg - Elektroinstallationsarbeiten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